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46E83" w14:textId="77777777" w:rsidR="00D757C7" w:rsidRPr="003347CA" w:rsidRDefault="00D757C7" w:rsidP="00D757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noProof/>
          <w:sz w:val="24"/>
          <w:szCs w:val="24"/>
          <w:u w:val="single"/>
        </w:rPr>
        <w:t>Stephen</w:t>
      </w:r>
      <w:r w:rsidRPr="003347C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347CA">
        <w:rPr>
          <w:rFonts w:ascii="Times New Roman" w:hAnsi="Times New Roman" w:cs="Times New Roman"/>
          <w:noProof/>
          <w:sz w:val="24"/>
          <w:szCs w:val="24"/>
          <w:u w:val="single"/>
        </w:rPr>
        <w:t>BROWN</w:t>
      </w:r>
      <w:r w:rsidRPr="003347CA">
        <w:rPr>
          <w:rFonts w:ascii="Times New Roman" w:hAnsi="Times New Roman" w:cs="Times New Roman"/>
          <w:sz w:val="24"/>
          <w:szCs w:val="24"/>
        </w:rPr>
        <w:t xml:space="preserve">        (fl.1455)</w:t>
      </w:r>
    </w:p>
    <w:p w14:paraId="29B09625" w14:textId="32584C8F" w:rsidR="00D757C7" w:rsidRPr="003347CA" w:rsidRDefault="00D757C7" w:rsidP="00D757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>of London.</w:t>
      </w:r>
      <w:r w:rsidR="0067710D" w:rsidRPr="003347CA">
        <w:rPr>
          <w:rFonts w:ascii="Times New Roman" w:hAnsi="Times New Roman" w:cs="Times New Roman"/>
          <w:sz w:val="24"/>
          <w:szCs w:val="24"/>
        </w:rPr>
        <w:t xml:space="preserve"> Alderman.</w:t>
      </w:r>
    </w:p>
    <w:p w14:paraId="767CDB56" w14:textId="77777777" w:rsidR="00D757C7" w:rsidRPr="003347CA" w:rsidRDefault="00D757C7" w:rsidP="00D757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F7608A" w14:textId="77777777" w:rsidR="00C34F0B" w:rsidRPr="003347CA" w:rsidRDefault="00C34F0B" w:rsidP="00C34F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3F4FFE" w14:textId="77777777" w:rsidR="00C34F0B" w:rsidRPr="003347CA" w:rsidRDefault="00C34F0B" w:rsidP="00C34F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>21 Sep.1455</w:t>
      </w:r>
      <w:r w:rsidRPr="003347CA">
        <w:rPr>
          <w:rFonts w:ascii="Times New Roman" w:hAnsi="Times New Roman" w:cs="Times New Roman"/>
          <w:sz w:val="24"/>
          <w:szCs w:val="24"/>
        </w:rPr>
        <w:tab/>
        <w:t>He was one of those who made an ordinance that John Derby, draper(q.v.),</w:t>
      </w:r>
    </w:p>
    <w:p w14:paraId="0EECB684" w14:textId="77777777" w:rsidR="00C34F0B" w:rsidRPr="003347CA" w:rsidRDefault="00C34F0B" w:rsidP="00C34F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ab/>
      </w:r>
      <w:r w:rsidRPr="003347CA">
        <w:rPr>
          <w:rFonts w:ascii="Times New Roman" w:hAnsi="Times New Roman" w:cs="Times New Roman"/>
          <w:sz w:val="24"/>
          <w:szCs w:val="24"/>
        </w:rPr>
        <w:tab/>
        <w:t xml:space="preserve">should pay nothing for the enrolment of his apprentices, in </w:t>
      </w:r>
    </w:p>
    <w:p w14:paraId="2A22A75E" w14:textId="77777777" w:rsidR="00C34F0B" w:rsidRPr="003347CA" w:rsidRDefault="00C34F0B" w:rsidP="00C34F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ab/>
      </w:r>
      <w:r w:rsidRPr="003347CA">
        <w:rPr>
          <w:rFonts w:ascii="Times New Roman" w:hAnsi="Times New Roman" w:cs="Times New Roman"/>
          <w:sz w:val="24"/>
          <w:szCs w:val="24"/>
        </w:rPr>
        <w:tab/>
        <w:t>acknowledgement of his past services.</w:t>
      </w:r>
    </w:p>
    <w:p w14:paraId="0E7B8A95" w14:textId="77777777" w:rsidR="00C34F0B" w:rsidRPr="003347CA" w:rsidRDefault="00C34F0B" w:rsidP="00C34F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ab/>
      </w:r>
      <w:r w:rsidRPr="003347CA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347CA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http://www.british-history.ac.uk/report.aspx?compid=3373</w:t>
        </w:r>
      </w:hyperlink>
      <w:r w:rsidRPr="003347CA">
        <w:rPr>
          <w:rStyle w:val="Hyperlink"/>
          <w:rFonts w:ascii="Times New Roman" w:hAnsi="Times New Roman" w:cs="Times New Roman"/>
          <w:sz w:val="24"/>
          <w:szCs w:val="24"/>
        </w:rPr>
        <w:t>4</w:t>
      </w:r>
      <w:r w:rsidRPr="003347CA">
        <w:rPr>
          <w:rFonts w:ascii="Times New Roman" w:hAnsi="Times New Roman" w:cs="Times New Roman"/>
          <w:sz w:val="24"/>
          <w:szCs w:val="24"/>
        </w:rPr>
        <w:t>)</w:t>
      </w:r>
    </w:p>
    <w:p w14:paraId="348029E8" w14:textId="77777777" w:rsidR="00D757C7" w:rsidRPr="003347CA" w:rsidRDefault="00D757C7" w:rsidP="00D757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>13 Oct.1455</w:t>
      </w:r>
      <w:r w:rsidRPr="003347CA">
        <w:rPr>
          <w:rFonts w:ascii="Times New Roman" w:hAnsi="Times New Roman" w:cs="Times New Roman"/>
          <w:sz w:val="24"/>
          <w:szCs w:val="24"/>
        </w:rPr>
        <w:tab/>
        <w:t>He was present when William Marowe(q.v.) was elected Mayor.</w:t>
      </w:r>
    </w:p>
    <w:p w14:paraId="33D47077" w14:textId="77777777" w:rsidR="00D757C7" w:rsidRPr="003347CA" w:rsidRDefault="00D757C7" w:rsidP="00D757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ab/>
      </w:r>
      <w:r w:rsidRPr="003347CA"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="00CB1C7B" w:rsidRPr="003347CA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http://www.british-history.ac.uk/report.aspx?compid=33734</w:t>
        </w:r>
      </w:hyperlink>
      <w:r w:rsidRPr="003347CA">
        <w:rPr>
          <w:rFonts w:ascii="Times New Roman" w:hAnsi="Times New Roman" w:cs="Times New Roman"/>
          <w:sz w:val="24"/>
          <w:szCs w:val="24"/>
        </w:rPr>
        <w:t>)</w:t>
      </w:r>
    </w:p>
    <w:p w14:paraId="0C6227FB" w14:textId="77777777" w:rsidR="003347CA" w:rsidRPr="003347CA" w:rsidRDefault="003347CA" w:rsidP="003347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 xml:space="preserve">   4 Oct.1456</w:t>
      </w:r>
      <w:r w:rsidRPr="003347CA">
        <w:rPr>
          <w:rFonts w:ascii="Times New Roman" w:hAnsi="Times New Roman" w:cs="Times New Roman"/>
          <w:sz w:val="24"/>
          <w:szCs w:val="24"/>
        </w:rPr>
        <w:tab/>
        <w:t xml:space="preserve">He was one of those who appointed Ivo Machon(q.v.) to be a valet to the </w:t>
      </w:r>
    </w:p>
    <w:p w14:paraId="2CA48208" w14:textId="77777777" w:rsidR="003347CA" w:rsidRPr="003347CA" w:rsidRDefault="003347CA" w:rsidP="003347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ab/>
      </w:r>
      <w:r w:rsidRPr="003347CA">
        <w:rPr>
          <w:rFonts w:ascii="Times New Roman" w:hAnsi="Times New Roman" w:cs="Times New Roman"/>
          <w:sz w:val="24"/>
          <w:szCs w:val="24"/>
        </w:rPr>
        <w:tab/>
        <w:t>water-bailiff of the Thames.</w:t>
      </w:r>
    </w:p>
    <w:p w14:paraId="46A39399" w14:textId="1565C51D" w:rsidR="003347CA" w:rsidRPr="003347CA" w:rsidRDefault="003347CA" w:rsidP="00D757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ab/>
      </w:r>
      <w:r w:rsidRPr="003347CA">
        <w:rPr>
          <w:rFonts w:ascii="Times New Roman" w:hAnsi="Times New Roman" w:cs="Times New Roman"/>
          <w:sz w:val="24"/>
          <w:szCs w:val="24"/>
        </w:rPr>
        <w:tab/>
        <w:t>(“Calendar of the Letter-Books of the City of London: K” folio 291 pp.380-1)</w:t>
      </w:r>
    </w:p>
    <w:p w14:paraId="77EB4E22" w14:textId="72859F66" w:rsidR="00CB1C7B" w:rsidRPr="003347CA" w:rsidRDefault="00CB1C7B" w:rsidP="00CB1C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>13 Oct.</w:t>
      </w:r>
      <w:r w:rsidR="003347CA" w:rsidRPr="003347CA">
        <w:rPr>
          <w:rFonts w:ascii="Times New Roman" w:hAnsi="Times New Roman" w:cs="Times New Roman"/>
          <w:sz w:val="24"/>
          <w:szCs w:val="24"/>
        </w:rPr>
        <w:tab/>
      </w:r>
      <w:r w:rsidRPr="003347CA">
        <w:rPr>
          <w:rFonts w:ascii="Times New Roman" w:hAnsi="Times New Roman" w:cs="Times New Roman"/>
          <w:sz w:val="24"/>
          <w:szCs w:val="24"/>
        </w:rPr>
        <w:tab/>
        <w:t>He was present when Thomas Canyng(q.v.) was elected Mayor.</w:t>
      </w:r>
    </w:p>
    <w:p w14:paraId="19216471" w14:textId="0E06F22C" w:rsidR="00CB1C7B" w:rsidRPr="003347CA" w:rsidRDefault="00CB1C7B" w:rsidP="00CB1C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ab/>
      </w:r>
      <w:r w:rsidRPr="003347CA">
        <w:rPr>
          <w:rFonts w:ascii="Times New Roman" w:hAnsi="Times New Roman" w:cs="Times New Roman"/>
          <w:sz w:val="24"/>
          <w:szCs w:val="24"/>
        </w:rPr>
        <w:tab/>
        <w:t>(</w:t>
      </w:r>
      <w:hyperlink r:id="rId8" w:history="1">
        <w:r w:rsidR="0067710D" w:rsidRPr="003347CA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http://www.british-history.ac.uk/report.aspx?compid=33735</w:t>
        </w:r>
      </w:hyperlink>
      <w:r w:rsidRPr="003347CA">
        <w:rPr>
          <w:rFonts w:ascii="Times New Roman" w:hAnsi="Times New Roman" w:cs="Times New Roman"/>
          <w:sz w:val="24"/>
          <w:szCs w:val="24"/>
        </w:rPr>
        <w:t>)</w:t>
      </w:r>
    </w:p>
    <w:p w14:paraId="3E62C8B1" w14:textId="77777777" w:rsidR="0067710D" w:rsidRPr="003347CA" w:rsidRDefault="0067710D" w:rsidP="006771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3347CA">
        <w:rPr>
          <w:rFonts w:ascii="Times New Roman" w:eastAsia="Times New Roman" w:hAnsi="Times New Roman" w:cs="Times New Roman"/>
          <w:sz w:val="24"/>
          <w:szCs w:val="24"/>
        </w:rPr>
        <w:t>14 Feb.1460</w:t>
      </w:r>
      <w:r w:rsidRPr="003347CA">
        <w:rPr>
          <w:rFonts w:ascii="Times New Roman" w:eastAsia="Times New Roman" w:hAnsi="Times New Roman" w:cs="Times New Roman"/>
          <w:sz w:val="24"/>
          <w:szCs w:val="24"/>
        </w:rPr>
        <w:tab/>
        <w:t>He was exonerated from Billingsgate Ward. He had served for 31 years.</w:t>
      </w:r>
    </w:p>
    <w:p w14:paraId="6EBA1420" w14:textId="77777777" w:rsidR="0067710D" w:rsidRPr="003347CA" w:rsidRDefault="0067710D" w:rsidP="006771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3347CA">
        <w:rPr>
          <w:rFonts w:ascii="Times New Roman" w:eastAsia="Times New Roman" w:hAnsi="Times New Roman" w:cs="Times New Roman"/>
          <w:sz w:val="24"/>
          <w:szCs w:val="24"/>
        </w:rPr>
        <w:tab/>
      </w:r>
      <w:r w:rsidRPr="003347CA">
        <w:rPr>
          <w:rFonts w:ascii="Times New Roman" w:eastAsia="Times New Roman" w:hAnsi="Times New Roman" w:cs="Times New Roman"/>
          <w:sz w:val="24"/>
          <w:szCs w:val="24"/>
        </w:rPr>
        <w:tab/>
        <w:t>(“The Government of London and its relations with the Crown 1400-1450” by</w:t>
      </w:r>
    </w:p>
    <w:p w14:paraId="73A30A0E" w14:textId="77777777" w:rsidR="0067710D" w:rsidRPr="003347CA" w:rsidRDefault="0067710D" w:rsidP="0067710D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3347CA">
        <w:rPr>
          <w:rFonts w:ascii="Times New Roman" w:eastAsia="Times New Roman" w:hAnsi="Times New Roman" w:cs="Times New Roman"/>
          <w:sz w:val="24"/>
          <w:szCs w:val="24"/>
        </w:rPr>
        <w:t xml:space="preserve"> Caroline M. Barron: Thesis presented for the degree of Doctor of Philosophy in the University of London, January 1970 p.72)</w:t>
      </w:r>
    </w:p>
    <w:p w14:paraId="50C5B3CB" w14:textId="77777777" w:rsidR="0067710D" w:rsidRPr="003347CA" w:rsidRDefault="0067710D" w:rsidP="0067710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3347CA">
        <w:rPr>
          <w:rFonts w:ascii="Times New Roman" w:eastAsia="Times New Roman" w:hAnsi="Times New Roman" w:cs="Times New Roman"/>
          <w:sz w:val="24"/>
          <w:szCs w:val="24"/>
        </w:rPr>
        <w:t xml:space="preserve">  3 Feb.1466</w:t>
      </w:r>
      <w:r w:rsidRPr="003347CA">
        <w:rPr>
          <w:rFonts w:ascii="Times New Roman" w:eastAsia="Times New Roman" w:hAnsi="Times New Roman" w:cs="Times New Roman"/>
          <w:sz w:val="24"/>
          <w:szCs w:val="24"/>
        </w:rPr>
        <w:tab/>
        <w:t>He had died by this date.    (ibid.)</w:t>
      </w:r>
    </w:p>
    <w:p w14:paraId="667EEC45" w14:textId="77777777" w:rsidR="0067710D" w:rsidRPr="003347CA" w:rsidRDefault="0067710D" w:rsidP="00CB1C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091FD1" w14:textId="51BF19A1" w:rsidR="00C34F0B" w:rsidRPr="003347CA" w:rsidRDefault="00C34F0B" w:rsidP="00D757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7C0E3" w14:textId="19DDD83E" w:rsidR="0067710D" w:rsidRDefault="0067710D" w:rsidP="00D757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347CA">
        <w:rPr>
          <w:rFonts w:ascii="Times New Roman" w:hAnsi="Times New Roman" w:cs="Times New Roman"/>
          <w:sz w:val="24"/>
          <w:szCs w:val="24"/>
        </w:rPr>
        <w:t>19 March 2024</w:t>
      </w:r>
    </w:p>
    <w:p w14:paraId="5ECAEAB4" w14:textId="16ABF8EC" w:rsidR="003347CA" w:rsidRPr="003347CA" w:rsidRDefault="003347CA" w:rsidP="00D757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October 2024</w:t>
      </w:r>
    </w:p>
    <w:p w14:paraId="33164E19" w14:textId="77777777" w:rsidR="00DD5B8A" w:rsidRPr="003347CA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33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621C66" w14:textId="77777777" w:rsidR="00D757C7" w:rsidRDefault="00D757C7" w:rsidP="00564E3C">
      <w:pPr>
        <w:spacing w:after="0" w:line="240" w:lineRule="auto"/>
      </w:pPr>
      <w:r>
        <w:separator/>
      </w:r>
    </w:p>
  </w:endnote>
  <w:endnote w:type="continuationSeparator" w:id="0">
    <w:p w14:paraId="44B14725" w14:textId="77777777" w:rsidR="00D757C7" w:rsidRDefault="00D757C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ADBA9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C3FA1" w14:textId="00DD8E90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347CA">
      <w:rPr>
        <w:rFonts w:ascii="Times New Roman" w:hAnsi="Times New Roman" w:cs="Times New Roman"/>
        <w:noProof/>
        <w:sz w:val="24"/>
        <w:szCs w:val="24"/>
      </w:rPr>
      <w:t>11 October 2024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3C41B611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DF6EB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87F771" w14:textId="77777777" w:rsidR="00D757C7" w:rsidRDefault="00D757C7" w:rsidP="00564E3C">
      <w:pPr>
        <w:spacing w:after="0" w:line="240" w:lineRule="auto"/>
      </w:pPr>
      <w:r>
        <w:separator/>
      </w:r>
    </w:p>
  </w:footnote>
  <w:footnote w:type="continuationSeparator" w:id="0">
    <w:p w14:paraId="6B37C843" w14:textId="77777777" w:rsidR="00D757C7" w:rsidRDefault="00D757C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F99D9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CF931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D991E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7C7"/>
    <w:rsid w:val="003347CA"/>
    <w:rsid w:val="00372DC6"/>
    <w:rsid w:val="00564E3C"/>
    <w:rsid w:val="00604F30"/>
    <w:rsid w:val="0064591D"/>
    <w:rsid w:val="0067710D"/>
    <w:rsid w:val="00C34F0B"/>
    <w:rsid w:val="00CB1C7B"/>
    <w:rsid w:val="00D757C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04BFA"/>
  <w15:chartTrackingRefBased/>
  <w15:docId w15:val="{4F618E69-3E30-4906-8977-9A84F8533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757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7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33735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x?compid=33734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1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5</cp:revision>
  <dcterms:created xsi:type="dcterms:W3CDTF">2015-11-28T22:04:00Z</dcterms:created>
  <dcterms:modified xsi:type="dcterms:W3CDTF">2024-10-11T21:00:00Z</dcterms:modified>
</cp:coreProperties>
</file>